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79" w:rsidRDefault="00861579">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1026" type="#_x0000_t75" style="position:absolute;margin-left:-36pt;margin-top:9pt;width:120.45pt;height:68.2pt;z-index:251658240;visibility:visible">
            <v:imagedata r:id="rId5" o:title=""/>
            <w10:wrap type="square"/>
          </v:shape>
        </w:pict>
      </w:r>
      <w:r>
        <w:t xml:space="preserve">    </w:t>
      </w:r>
    </w:p>
    <w:p w:rsidR="00861579" w:rsidRDefault="00861579"/>
    <w:p w:rsidR="00861579" w:rsidRDefault="00861579" w:rsidP="005E4CFE">
      <w:pPr>
        <w:spacing w:before="100" w:beforeAutospacing="1" w:after="100" w:afterAutospacing="1" w:line="240" w:lineRule="auto"/>
      </w:pPr>
    </w:p>
    <w:p w:rsidR="00861579" w:rsidRDefault="00861579" w:rsidP="005E4CFE">
      <w:pPr>
        <w:spacing w:before="100" w:beforeAutospacing="1" w:after="100" w:afterAutospacing="1" w:line="240" w:lineRule="auto"/>
      </w:pPr>
    </w:p>
    <w:p w:rsidR="00861579" w:rsidRDefault="00861579" w:rsidP="005E4CFE">
      <w:pPr>
        <w:spacing w:before="100" w:beforeAutospacing="1" w:after="100" w:afterAutospacing="1" w:line="240" w:lineRule="auto"/>
      </w:pPr>
    </w:p>
    <w:p w:rsidR="00861579" w:rsidRDefault="00861579" w:rsidP="005E4CFE">
      <w:pPr>
        <w:spacing w:before="100" w:beforeAutospacing="1" w:after="100" w:afterAutospacing="1" w:line="240" w:lineRule="auto"/>
      </w:pPr>
    </w:p>
    <w:p w:rsidR="00861579" w:rsidRDefault="00861579" w:rsidP="005E4CFE">
      <w:pPr>
        <w:spacing w:before="100" w:beforeAutospacing="1" w:after="100" w:afterAutospacing="1" w:line="240" w:lineRule="auto"/>
        <w:rPr>
          <w:rFonts w:ascii="Courier New" w:hAnsi="Courier New" w:cs="Courier New"/>
          <w:sz w:val="24"/>
          <w:szCs w:val="24"/>
          <w:lang w:eastAsia="es-ES"/>
        </w:rPr>
      </w:pPr>
      <w:r w:rsidRPr="005E4CFE">
        <w:rPr>
          <w:rFonts w:ascii="Courier New" w:hAnsi="Courier New" w:cs="Courier New"/>
          <w:b/>
          <w:bCs/>
          <w:sz w:val="28"/>
          <w:szCs w:val="28"/>
          <w:lang w:eastAsia="es-ES"/>
        </w:rPr>
        <w:t>Blanca Mª Blancas Suárez y Domingo García González</w:t>
      </w:r>
      <w:r w:rsidRPr="005E4CFE">
        <w:rPr>
          <w:rFonts w:ascii="Courier New" w:hAnsi="Courier New" w:cs="Courier New"/>
          <w:sz w:val="28"/>
          <w:szCs w:val="28"/>
          <w:lang w:eastAsia="es-ES"/>
        </w:rPr>
        <w:t xml:space="preserve">, </w:t>
      </w:r>
      <w:r w:rsidRPr="005E4CFE">
        <w:rPr>
          <w:rFonts w:ascii="Courier New" w:hAnsi="Courier New" w:cs="Courier New"/>
          <w:sz w:val="24"/>
          <w:szCs w:val="24"/>
          <w:lang w:eastAsia="es-ES"/>
        </w:rPr>
        <w:t xml:space="preserve">Concejales de Alternativa Ciudadana 25m. </w:t>
      </w:r>
      <w:r>
        <w:rPr>
          <w:rFonts w:ascii="Courier New" w:hAnsi="Courier New" w:cs="Courier New"/>
          <w:sz w:val="24"/>
          <w:szCs w:val="24"/>
          <w:lang w:eastAsia="es-ES"/>
        </w:rPr>
        <w:t>en el Ayuntamiento de Arrecife.</w:t>
      </w:r>
    </w:p>
    <w:p w:rsidR="00861579" w:rsidRDefault="00861579" w:rsidP="005E4CFE">
      <w:pPr>
        <w:spacing w:before="100" w:beforeAutospacing="1" w:after="100" w:afterAutospacing="1" w:line="240" w:lineRule="auto"/>
        <w:rPr>
          <w:rFonts w:ascii="Courier New" w:hAnsi="Courier New" w:cs="Courier New"/>
          <w:sz w:val="24"/>
          <w:szCs w:val="24"/>
          <w:lang w:eastAsia="es-ES"/>
        </w:rPr>
      </w:pPr>
    </w:p>
    <w:p w:rsidR="00861579" w:rsidRDefault="00861579" w:rsidP="005E4CFE">
      <w:pPr>
        <w:spacing w:before="100" w:beforeAutospacing="1" w:after="100" w:afterAutospacing="1" w:line="240" w:lineRule="auto"/>
        <w:rPr>
          <w:rFonts w:ascii="Courier New" w:hAnsi="Courier New" w:cs="Courier New"/>
          <w:sz w:val="24"/>
          <w:szCs w:val="24"/>
          <w:lang w:eastAsia="es-ES"/>
        </w:rPr>
      </w:pPr>
    </w:p>
    <w:p w:rsidR="00861579" w:rsidRDefault="00861579" w:rsidP="00296FDB">
      <w:pPr>
        <w:spacing w:before="100" w:beforeAutospacing="1" w:after="100" w:afterAutospacing="1" w:line="240" w:lineRule="auto"/>
        <w:rPr>
          <w:rFonts w:ascii="Times New Roman" w:hAnsi="Times New Roman" w:cs="Times New Roman"/>
          <w:sz w:val="24"/>
          <w:szCs w:val="24"/>
          <w:lang w:eastAsia="es-ES"/>
        </w:rPr>
      </w:pPr>
      <w:r w:rsidRPr="00296FDB">
        <w:rPr>
          <w:rFonts w:ascii="Times New Roman" w:hAnsi="Times New Roman" w:cs="Times New Roman"/>
          <w:sz w:val="24"/>
          <w:szCs w:val="24"/>
          <w:lang w:eastAsia="es-ES"/>
        </w:rPr>
        <w:t>EXPONEMOS:</w:t>
      </w:r>
    </w:p>
    <w:p w:rsidR="00861579" w:rsidRDefault="00861579" w:rsidP="00296FDB">
      <w:pPr>
        <w:spacing w:before="100" w:beforeAutospacing="1" w:after="100" w:afterAutospacing="1" w:line="240" w:lineRule="auto"/>
        <w:rPr>
          <w:rFonts w:ascii="Times New Roman" w:hAnsi="Times New Roman" w:cs="Times New Roman"/>
          <w:sz w:val="24"/>
          <w:szCs w:val="24"/>
          <w:lang w:eastAsia="es-ES"/>
        </w:rPr>
      </w:pPr>
      <w:r>
        <w:rPr>
          <w:rFonts w:ascii="Times New Roman" w:hAnsi="Times New Roman" w:cs="Times New Roman"/>
          <w:sz w:val="24"/>
          <w:szCs w:val="24"/>
          <w:lang w:eastAsia="es-ES"/>
        </w:rPr>
        <w:t xml:space="preserve">Que gracias a los medios de comunicación nos hemos enterado que desde la Concejalía de Playas se está preparando los pliegos de condiciones para contratar los servicios de hamacas y sombrillas en la Playa del Reducto. </w:t>
      </w:r>
    </w:p>
    <w:p w:rsidR="00861579" w:rsidRDefault="00861579" w:rsidP="00296FDB">
      <w:pPr>
        <w:spacing w:before="100" w:beforeAutospacing="1" w:after="100" w:afterAutospacing="1" w:line="240" w:lineRule="auto"/>
        <w:rPr>
          <w:rFonts w:ascii="Times New Roman" w:hAnsi="Times New Roman" w:cs="Times New Roman"/>
          <w:sz w:val="24"/>
          <w:szCs w:val="24"/>
          <w:lang w:eastAsia="es-ES"/>
        </w:rPr>
      </w:pPr>
      <w:r>
        <w:rPr>
          <w:rFonts w:ascii="Times New Roman" w:hAnsi="Times New Roman" w:cs="Times New Roman"/>
          <w:sz w:val="24"/>
          <w:szCs w:val="24"/>
          <w:lang w:eastAsia="es-ES"/>
        </w:rPr>
        <w:t>Nos da la sensación que los miembros de este grupo de Gobierno nunca han disfrutado de esta playa como usuarios, porque de lo contrario sabrían que esta es, lo que podríamos denominar como, “playa familiar o doméstica”; no compartimos que uno de los pocos espacios libres que tenemos en nuestro municipio para el disfrute y esparcimiento se nos quiera acotar y privatizar para colocar hamacas y sombrillas, con el único objetivo de recaudar dinero, como si la playa fuera una caja registradora sin importarles la calidad de vida de los habitantes de esta ciudad, que siempre han disfrutado de este espacio como propio es por esto que</w:t>
      </w:r>
    </w:p>
    <w:p w:rsidR="00861579" w:rsidRDefault="00861579" w:rsidP="00296FDB">
      <w:pPr>
        <w:spacing w:before="100" w:beforeAutospacing="1" w:after="100" w:afterAutospacing="1" w:line="240" w:lineRule="auto"/>
        <w:rPr>
          <w:rFonts w:ascii="Times New Roman" w:hAnsi="Times New Roman" w:cs="Times New Roman"/>
          <w:sz w:val="24"/>
          <w:szCs w:val="24"/>
          <w:lang w:eastAsia="es-ES"/>
        </w:rPr>
      </w:pPr>
      <w:r>
        <w:rPr>
          <w:rFonts w:ascii="Times New Roman" w:hAnsi="Times New Roman" w:cs="Times New Roman"/>
          <w:sz w:val="24"/>
          <w:szCs w:val="24"/>
          <w:lang w:eastAsia="es-ES"/>
        </w:rPr>
        <w:t>SOLICITAMOS:</w:t>
      </w:r>
    </w:p>
    <w:p w:rsidR="00861579" w:rsidRDefault="00861579" w:rsidP="00296FDB">
      <w:pPr>
        <w:spacing w:before="100" w:beforeAutospacing="1" w:after="100" w:afterAutospacing="1" w:line="240" w:lineRule="auto"/>
        <w:rPr>
          <w:rFonts w:ascii="Times New Roman" w:hAnsi="Times New Roman" w:cs="Times New Roman"/>
          <w:sz w:val="24"/>
          <w:szCs w:val="24"/>
          <w:lang w:eastAsia="es-ES"/>
        </w:rPr>
      </w:pPr>
      <w:r>
        <w:rPr>
          <w:rFonts w:ascii="Times New Roman" w:hAnsi="Times New Roman" w:cs="Times New Roman"/>
          <w:sz w:val="24"/>
          <w:szCs w:val="24"/>
          <w:lang w:eastAsia="es-ES"/>
        </w:rPr>
        <w:t>Que de manera inmediata se paralice la posible contratación del servicio de hamacas y sombrillas, por no ser la Playa del Reducto el lugar idóneo para este tipo de instalaciones.</w:t>
      </w:r>
    </w:p>
    <w:p w:rsidR="00861579" w:rsidRDefault="00861579" w:rsidP="00296FDB">
      <w:pPr>
        <w:spacing w:before="100" w:beforeAutospacing="1" w:after="100" w:afterAutospacing="1" w:line="240" w:lineRule="auto"/>
        <w:rPr>
          <w:rFonts w:ascii="Times New Roman" w:hAnsi="Times New Roman" w:cs="Times New Roman"/>
          <w:sz w:val="24"/>
          <w:szCs w:val="24"/>
          <w:lang w:eastAsia="es-ES"/>
        </w:rPr>
      </w:pPr>
    </w:p>
    <w:p w:rsidR="00861579" w:rsidRDefault="00861579" w:rsidP="00296FDB">
      <w:pPr>
        <w:spacing w:before="100" w:beforeAutospacing="1" w:after="100" w:afterAutospacing="1" w:line="240" w:lineRule="auto"/>
        <w:rPr>
          <w:rFonts w:ascii="Times New Roman" w:hAnsi="Times New Roman" w:cs="Times New Roman"/>
          <w:sz w:val="24"/>
          <w:szCs w:val="24"/>
          <w:lang w:eastAsia="es-ES"/>
        </w:rPr>
      </w:pPr>
    </w:p>
    <w:p w:rsidR="00861579" w:rsidRDefault="00861579" w:rsidP="00296FDB">
      <w:pPr>
        <w:spacing w:before="100" w:beforeAutospacing="1" w:after="100" w:afterAutospacing="1" w:line="240" w:lineRule="auto"/>
        <w:rPr>
          <w:rFonts w:ascii="Times New Roman" w:hAnsi="Times New Roman" w:cs="Times New Roman"/>
          <w:sz w:val="24"/>
          <w:szCs w:val="24"/>
          <w:lang w:eastAsia="es-ES"/>
        </w:rPr>
      </w:pPr>
    </w:p>
    <w:p w:rsidR="00861579" w:rsidRDefault="00861579" w:rsidP="00B5587B">
      <w:pPr>
        <w:spacing w:before="100" w:beforeAutospacing="1" w:after="100" w:afterAutospacing="1" w:line="240" w:lineRule="auto"/>
        <w:ind w:left="2832" w:firstLine="708"/>
        <w:rPr>
          <w:rFonts w:ascii="Courier New" w:hAnsi="Courier New" w:cs="Courier New"/>
          <w:sz w:val="24"/>
          <w:szCs w:val="24"/>
          <w:lang w:eastAsia="es-ES"/>
        </w:rPr>
      </w:pPr>
      <w:r>
        <w:rPr>
          <w:rFonts w:ascii="Courier New" w:hAnsi="Courier New" w:cs="Courier New"/>
          <w:sz w:val="24"/>
          <w:szCs w:val="24"/>
          <w:lang w:eastAsia="es-ES"/>
        </w:rPr>
        <w:t>Arrecife a  21 de mayo de 2013</w:t>
      </w:r>
    </w:p>
    <w:p w:rsidR="00861579" w:rsidRDefault="00861579" w:rsidP="00B5587B">
      <w:pPr>
        <w:spacing w:before="100" w:beforeAutospacing="1" w:after="100" w:afterAutospacing="1" w:line="240" w:lineRule="auto"/>
        <w:ind w:left="2832" w:firstLine="708"/>
        <w:rPr>
          <w:rFonts w:ascii="Courier New" w:hAnsi="Courier New" w:cs="Courier New"/>
          <w:sz w:val="24"/>
          <w:szCs w:val="24"/>
          <w:lang w:eastAsia="es-ES"/>
        </w:rPr>
      </w:pPr>
      <w:r>
        <w:rPr>
          <w:rFonts w:ascii="Courier New" w:hAnsi="Courier New" w:cs="Courier New"/>
          <w:sz w:val="24"/>
          <w:szCs w:val="24"/>
          <w:lang w:eastAsia="es-ES"/>
        </w:rPr>
        <w:t>Blanca Mª Blancas S</w:t>
      </w:r>
      <w:bookmarkStart w:id="0" w:name="_GoBack"/>
      <w:bookmarkEnd w:id="0"/>
      <w:r>
        <w:rPr>
          <w:rFonts w:ascii="Courier New" w:hAnsi="Courier New" w:cs="Courier New"/>
          <w:sz w:val="24"/>
          <w:szCs w:val="24"/>
          <w:lang w:eastAsia="es-ES"/>
        </w:rPr>
        <w:t>uárez</w:t>
      </w:r>
    </w:p>
    <w:p w:rsidR="00861579" w:rsidRDefault="00861579" w:rsidP="00B5587B">
      <w:pPr>
        <w:spacing w:before="100" w:beforeAutospacing="1" w:after="100" w:afterAutospacing="1" w:line="240" w:lineRule="auto"/>
        <w:ind w:left="2832" w:firstLine="708"/>
        <w:rPr>
          <w:rFonts w:ascii="Courier New" w:hAnsi="Courier New" w:cs="Courier New"/>
          <w:sz w:val="24"/>
          <w:szCs w:val="24"/>
          <w:lang w:eastAsia="es-ES"/>
        </w:rPr>
      </w:pPr>
    </w:p>
    <w:p w:rsidR="00861579" w:rsidRPr="005E4CFE" w:rsidRDefault="00861579" w:rsidP="005E4CFE">
      <w:pPr>
        <w:spacing w:before="100" w:beforeAutospacing="1" w:after="100" w:afterAutospacing="1" w:line="240" w:lineRule="auto"/>
        <w:rPr>
          <w:rFonts w:ascii="Courier New" w:hAnsi="Courier New" w:cs="Courier New"/>
          <w:sz w:val="24"/>
          <w:szCs w:val="24"/>
          <w:lang w:eastAsia="es-ES"/>
        </w:rPr>
      </w:pPr>
    </w:p>
    <w:p w:rsidR="00861579" w:rsidRPr="005E4CFE" w:rsidRDefault="00861579" w:rsidP="005E4CFE">
      <w:pPr>
        <w:spacing w:before="100" w:beforeAutospacing="1" w:after="100" w:afterAutospacing="1" w:line="240" w:lineRule="auto"/>
        <w:rPr>
          <w:rFonts w:ascii="Courier New" w:hAnsi="Courier New" w:cs="Courier New"/>
          <w:sz w:val="24"/>
          <w:szCs w:val="24"/>
          <w:lang w:eastAsia="es-ES"/>
        </w:rPr>
      </w:pPr>
    </w:p>
    <w:p w:rsidR="00861579" w:rsidRDefault="00861579"/>
    <w:p w:rsidR="00861579" w:rsidRDefault="00861579"/>
    <w:p w:rsidR="00861579" w:rsidRDefault="00861579"/>
    <w:p w:rsidR="00861579" w:rsidRDefault="00861579"/>
    <w:p w:rsidR="00861579" w:rsidRDefault="00861579"/>
    <w:p w:rsidR="00861579" w:rsidRDefault="00861579" w:rsidP="00EC70AD">
      <w:pPr>
        <w:rPr>
          <w:rFonts w:ascii="Times New Roman" w:hAnsi="Times New Roman" w:cs="Times New Roman"/>
        </w:rPr>
      </w:pPr>
    </w:p>
    <w:p w:rsidR="00861579" w:rsidRPr="008538FA" w:rsidRDefault="00861579" w:rsidP="00EC70AD">
      <w:pPr>
        <w:rPr>
          <w:rFonts w:ascii="Times New Roman" w:hAnsi="Times New Roman" w:cs="Times New Roman"/>
        </w:rPr>
      </w:pPr>
    </w:p>
    <w:p w:rsidR="00861579" w:rsidRPr="008538FA" w:rsidRDefault="00861579" w:rsidP="00FF22A8">
      <w:pPr>
        <w:rPr>
          <w:rFonts w:ascii="Times New Roman" w:hAnsi="Times New Roman" w:cs="Times New Roman"/>
        </w:rPr>
      </w:pPr>
      <w:r>
        <w:rPr>
          <w:rFonts w:ascii="Times New Roman" w:hAnsi="Times New Roman" w:cs="Times New Roman"/>
        </w:rPr>
        <w:t xml:space="preserve"> </w:t>
      </w:r>
      <w:r w:rsidRPr="008538FA">
        <w:rPr>
          <w:rFonts w:ascii="Times New Roman" w:hAnsi="Times New Roman" w:cs="Times New Roman"/>
        </w:rPr>
        <w:t xml:space="preserve"> </w:t>
      </w:r>
    </w:p>
    <w:sectPr w:rsidR="00861579" w:rsidRPr="008538FA" w:rsidSect="00A4278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7745DC"/>
    <w:multiLevelType w:val="hybridMultilevel"/>
    <w:tmpl w:val="F348ADC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6126"/>
    <w:rsid w:val="00041A69"/>
    <w:rsid w:val="00061146"/>
    <w:rsid w:val="00071A65"/>
    <w:rsid w:val="000768E9"/>
    <w:rsid w:val="00077B88"/>
    <w:rsid w:val="00090BDB"/>
    <w:rsid w:val="000B2235"/>
    <w:rsid w:val="000B37AE"/>
    <w:rsid w:val="000D2820"/>
    <w:rsid w:val="000D6A30"/>
    <w:rsid w:val="000F275F"/>
    <w:rsid w:val="000F3219"/>
    <w:rsid w:val="001B137E"/>
    <w:rsid w:val="0020487D"/>
    <w:rsid w:val="00210678"/>
    <w:rsid w:val="00221F41"/>
    <w:rsid w:val="002902D9"/>
    <w:rsid w:val="00296FDB"/>
    <w:rsid w:val="002E069F"/>
    <w:rsid w:val="002F460F"/>
    <w:rsid w:val="00377CF5"/>
    <w:rsid w:val="003D409F"/>
    <w:rsid w:val="003D6117"/>
    <w:rsid w:val="00413278"/>
    <w:rsid w:val="00432645"/>
    <w:rsid w:val="00434FF5"/>
    <w:rsid w:val="00441E42"/>
    <w:rsid w:val="0044772C"/>
    <w:rsid w:val="00483BDB"/>
    <w:rsid w:val="00486D24"/>
    <w:rsid w:val="00494C6D"/>
    <w:rsid w:val="004D25A3"/>
    <w:rsid w:val="004D267D"/>
    <w:rsid w:val="004E5E18"/>
    <w:rsid w:val="0054512D"/>
    <w:rsid w:val="005A02FE"/>
    <w:rsid w:val="005D6B68"/>
    <w:rsid w:val="005E4CFE"/>
    <w:rsid w:val="005F570B"/>
    <w:rsid w:val="00617E6B"/>
    <w:rsid w:val="00624B9E"/>
    <w:rsid w:val="006343F6"/>
    <w:rsid w:val="00637C40"/>
    <w:rsid w:val="00686029"/>
    <w:rsid w:val="006A2939"/>
    <w:rsid w:val="006A5D37"/>
    <w:rsid w:val="00707A65"/>
    <w:rsid w:val="00744AB9"/>
    <w:rsid w:val="007B7304"/>
    <w:rsid w:val="007D24EA"/>
    <w:rsid w:val="008108DB"/>
    <w:rsid w:val="0083637B"/>
    <w:rsid w:val="008538FA"/>
    <w:rsid w:val="00861579"/>
    <w:rsid w:val="008879BD"/>
    <w:rsid w:val="008938DE"/>
    <w:rsid w:val="008E6126"/>
    <w:rsid w:val="00913254"/>
    <w:rsid w:val="00927A77"/>
    <w:rsid w:val="009D5E7B"/>
    <w:rsid w:val="009E0166"/>
    <w:rsid w:val="009E55C4"/>
    <w:rsid w:val="00A208EE"/>
    <w:rsid w:val="00A42789"/>
    <w:rsid w:val="00A52621"/>
    <w:rsid w:val="00AD10C6"/>
    <w:rsid w:val="00AD749A"/>
    <w:rsid w:val="00B10F73"/>
    <w:rsid w:val="00B5587B"/>
    <w:rsid w:val="00B953AB"/>
    <w:rsid w:val="00BA1C70"/>
    <w:rsid w:val="00BB0022"/>
    <w:rsid w:val="00BD3FE2"/>
    <w:rsid w:val="00BE655C"/>
    <w:rsid w:val="00C26F4A"/>
    <w:rsid w:val="00C44447"/>
    <w:rsid w:val="00C62FB8"/>
    <w:rsid w:val="00C84378"/>
    <w:rsid w:val="00C8740E"/>
    <w:rsid w:val="00C96871"/>
    <w:rsid w:val="00CB1413"/>
    <w:rsid w:val="00CC4143"/>
    <w:rsid w:val="00CE1CB9"/>
    <w:rsid w:val="00D1624F"/>
    <w:rsid w:val="00D27F2E"/>
    <w:rsid w:val="00D317DD"/>
    <w:rsid w:val="00D45825"/>
    <w:rsid w:val="00DB45AD"/>
    <w:rsid w:val="00DC61BD"/>
    <w:rsid w:val="00E413CD"/>
    <w:rsid w:val="00E5298A"/>
    <w:rsid w:val="00E9200C"/>
    <w:rsid w:val="00EB0442"/>
    <w:rsid w:val="00EB5F12"/>
    <w:rsid w:val="00EC70AD"/>
    <w:rsid w:val="00F16350"/>
    <w:rsid w:val="00F47A04"/>
    <w:rsid w:val="00FE3AAE"/>
    <w:rsid w:val="00FF22A8"/>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78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0">
    <w:name w:val="Pa10"/>
    <w:basedOn w:val="Normal"/>
    <w:next w:val="Normal"/>
    <w:uiPriority w:val="99"/>
    <w:rsid w:val="00927A77"/>
    <w:pPr>
      <w:autoSpaceDE w:val="0"/>
      <w:autoSpaceDN w:val="0"/>
      <w:adjustRightInd w:val="0"/>
      <w:spacing w:after="0" w:line="201" w:lineRule="atLeast"/>
    </w:pPr>
    <w:rPr>
      <w:rFonts w:ascii="Arial" w:hAnsi="Arial" w:cs="Arial"/>
      <w:sz w:val="24"/>
      <w:szCs w:val="24"/>
      <w:lang w:eastAsia="es-ES"/>
    </w:rPr>
  </w:style>
  <w:style w:type="paragraph" w:styleId="ListParagraph">
    <w:name w:val="List Paragraph"/>
    <w:basedOn w:val="Normal"/>
    <w:uiPriority w:val="99"/>
    <w:qFormat/>
    <w:rsid w:val="00927A77"/>
    <w:pPr>
      <w:ind w:left="720"/>
      <w:contextualSpacing/>
    </w:pPr>
  </w:style>
</w:styles>
</file>

<file path=word/webSettings.xml><?xml version="1.0" encoding="utf-8"?>
<w:webSettings xmlns:r="http://schemas.openxmlformats.org/officeDocument/2006/relationships" xmlns:w="http://schemas.openxmlformats.org/wordprocessingml/2006/main">
  <w:divs>
    <w:div w:id="5873532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194</Words>
  <Characters>1072</Characters>
  <Application>Microsoft Office Outlook</Application>
  <DocSecurity>0</DocSecurity>
  <Lines>0</Lines>
  <Paragraphs>0</Paragraphs>
  <ScaleCrop>false</ScaleCrop>
  <Company>Dark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Agoney González Rodríguez</dc:creator>
  <cp:keywords/>
  <dc:description/>
  <cp:lastModifiedBy>Usuario</cp:lastModifiedBy>
  <cp:revision>2</cp:revision>
  <cp:lastPrinted>2013-05-22T10:16:00Z</cp:lastPrinted>
  <dcterms:created xsi:type="dcterms:W3CDTF">2013-05-22T14:28:00Z</dcterms:created>
  <dcterms:modified xsi:type="dcterms:W3CDTF">2013-05-22T14:28:00Z</dcterms:modified>
</cp:coreProperties>
</file>